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1983FF" w14:textId="42120088" w:rsidR="002509A6" w:rsidRDefault="002509A6" w:rsidP="0025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F552A">
        <w:rPr>
          <w:b/>
          <w:noProof/>
          <w:sz w:val="24"/>
        </w:rPr>
        <w:t xml:space="preserve"> </w:t>
      </w:r>
      <w:r w:rsidR="009571FE">
        <w:rPr>
          <w:b/>
          <w:noProof/>
          <w:sz w:val="24"/>
        </w:rPr>
        <w:t>SA</w:t>
      </w:r>
      <w:r w:rsidR="00035F10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#1</w:t>
      </w:r>
      <w:r w:rsidR="00035F10">
        <w:rPr>
          <w:b/>
          <w:noProof/>
          <w:sz w:val="24"/>
        </w:rPr>
        <w:t>62</w:t>
      </w:r>
      <w:r>
        <w:rPr>
          <w:b/>
          <w:i/>
          <w:noProof/>
          <w:sz w:val="28"/>
        </w:rPr>
        <w:tab/>
      </w:r>
      <w:r w:rsidR="00D957E1">
        <w:rPr>
          <w:b/>
          <w:noProof/>
          <w:sz w:val="24"/>
        </w:rPr>
        <w:t>S</w:t>
      </w:r>
      <w:r w:rsidR="00FF552A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D957E1">
        <w:rPr>
          <w:b/>
          <w:noProof/>
          <w:sz w:val="24"/>
        </w:rPr>
        <w:t>5</w:t>
      </w:r>
      <w:r w:rsidR="00487C7C">
        <w:rPr>
          <w:b/>
          <w:noProof/>
          <w:sz w:val="24"/>
        </w:rPr>
        <w:t>3613</w:t>
      </w:r>
    </w:p>
    <w:p w14:paraId="70E9C957" w14:textId="30DE3EA2" w:rsidR="002509A6" w:rsidRDefault="00035F10" w:rsidP="00250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FF55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700C3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FF552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29</w:t>
      </w:r>
      <w:r w:rsidR="00FF55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FF552A">
        <w:rPr>
          <w:b/>
          <w:noProof/>
          <w:sz w:val="24"/>
        </w:rPr>
        <w:t xml:space="preserve"> </w:t>
      </w:r>
      <w:r w:rsidR="002509A6">
        <w:rPr>
          <w:b/>
          <w:noProof/>
          <w:sz w:val="24"/>
        </w:rPr>
        <w:t>202</w:t>
      </w:r>
      <w:r w:rsidR="00D40CFC">
        <w:rPr>
          <w:b/>
          <w:noProof/>
          <w:sz w:val="24"/>
        </w:rPr>
        <w:t>5</w:t>
      </w:r>
    </w:p>
    <w:p w14:paraId="56D69946" w14:textId="77777777" w:rsidR="00A07A42" w:rsidRPr="00684CA1" w:rsidRDefault="00A07A4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252CB0B8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="004B71D8">
        <w:rPr>
          <w:rFonts w:ascii="Arial" w:hAnsi="Arial" w:cs="Arial"/>
          <w:b/>
          <w:bCs/>
        </w:rPr>
        <w:tab/>
      </w:r>
      <w:r w:rsidR="00FF552A">
        <w:rPr>
          <w:rFonts w:ascii="Arial" w:hAnsi="Arial" w:cs="Arial"/>
          <w:b/>
          <w:bCs/>
        </w:rPr>
        <w:t>SA</w:t>
      </w:r>
      <w:r w:rsidR="00035F10">
        <w:rPr>
          <w:rFonts w:ascii="Arial" w:hAnsi="Arial" w:cs="Arial"/>
          <w:b/>
          <w:bCs/>
        </w:rPr>
        <w:t>5</w:t>
      </w:r>
    </w:p>
    <w:p w14:paraId="46ECF10D" w14:textId="01422534" w:rsidR="00AA3071" w:rsidRPr="00684CA1" w:rsidRDefault="00AA3071" w:rsidP="00AA3071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035F10">
        <w:rPr>
          <w:rFonts w:ascii="Arial" w:hAnsi="Arial" w:cs="Arial"/>
          <w:b/>
          <w:bCs/>
        </w:rPr>
        <w:t xml:space="preserve">19 </w:t>
      </w:r>
      <w:r w:rsidRPr="00684CA1">
        <w:rPr>
          <w:rFonts w:ascii="Arial" w:hAnsi="Arial" w:cs="Arial"/>
          <w:b/>
          <w:bCs/>
        </w:rPr>
        <w:t>Work Item Exception</w:t>
      </w:r>
      <w:r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035F10">
        <w:rPr>
          <w:rFonts w:ascii="Arial" w:hAnsi="Arial" w:cs="Arial"/>
          <w:b/>
          <w:bCs/>
        </w:rPr>
        <w:t>CCLM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1F93EF93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41340C">
        <w:rPr>
          <w:rFonts w:ascii="Arial" w:hAnsi="Arial"/>
          <w:b/>
        </w:rPr>
        <w:t>6.19.4.1</w:t>
      </w:r>
      <w:bookmarkStart w:id="0" w:name="_GoBack"/>
      <w:bookmarkEnd w:id="0"/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7A0843AA" w:rsidR="003F268E" w:rsidRPr="000A4E67" w:rsidRDefault="00724C5A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4C2FC5">
        <w:rPr>
          <w:sz w:val="24"/>
          <w:szCs w:val="24"/>
        </w:rPr>
        <w:t>Closed Control Loop Management</w:t>
      </w:r>
    </w:p>
    <w:p w14:paraId="3C946738" w14:textId="3F94CACD" w:rsidR="00B078D6" w:rsidRPr="00FF552A" w:rsidRDefault="00E13CB2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  <w:lang w:val="fr-FR"/>
        </w:rPr>
      </w:pPr>
      <w:r w:rsidRPr="00FF552A">
        <w:rPr>
          <w:sz w:val="24"/>
          <w:szCs w:val="24"/>
          <w:lang w:val="fr-FR"/>
        </w:rPr>
        <w:t>A</w:t>
      </w:r>
      <w:r w:rsidR="00B078D6" w:rsidRPr="00FF552A">
        <w:rPr>
          <w:sz w:val="24"/>
          <w:szCs w:val="24"/>
          <w:lang w:val="fr-FR"/>
        </w:rPr>
        <w:t xml:space="preserve">cronym: </w:t>
      </w:r>
      <w:r w:rsidR="0075141A" w:rsidRPr="00FF552A">
        <w:rPr>
          <w:sz w:val="24"/>
          <w:szCs w:val="24"/>
          <w:lang w:val="fr-FR"/>
        </w:rPr>
        <w:tab/>
      </w:r>
      <w:r w:rsidR="004C2FC5">
        <w:rPr>
          <w:sz w:val="24"/>
          <w:szCs w:val="24"/>
          <w:lang w:val="fr-FR"/>
        </w:rPr>
        <w:t>CCLM</w:t>
      </w:r>
    </w:p>
    <w:p w14:paraId="2448A9DC" w14:textId="7362A7B1" w:rsidR="00B078D6" w:rsidRPr="00FF552A" w:rsidRDefault="00B47DAF" w:rsidP="00D41FF2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  <w:lang w:val="fr-FR"/>
        </w:rPr>
      </w:pPr>
      <w:r w:rsidRPr="00FF552A">
        <w:rPr>
          <w:sz w:val="24"/>
          <w:szCs w:val="24"/>
          <w:lang w:val="fr-FR"/>
        </w:rPr>
        <w:t>Unique I</w:t>
      </w:r>
      <w:r w:rsidR="00B078D6" w:rsidRPr="00FF552A">
        <w:rPr>
          <w:sz w:val="24"/>
          <w:szCs w:val="24"/>
          <w:lang w:val="fr-FR"/>
        </w:rPr>
        <w:t>dentifier</w:t>
      </w:r>
      <w:r w:rsidR="00520A9C" w:rsidRPr="00FF552A">
        <w:rPr>
          <w:sz w:val="24"/>
          <w:szCs w:val="24"/>
          <w:lang w:val="fr-FR"/>
        </w:rPr>
        <w:t>:</w:t>
      </w:r>
      <w:r w:rsidR="0075141A" w:rsidRPr="00FF552A">
        <w:rPr>
          <w:sz w:val="24"/>
          <w:szCs w:val="24"/>
          <w:lang w:val="fr-FR"/>
        </w:rPr>
        <w:tab/>
      </w:r>
      <w:r w:rsidR="00D520D0">
        <w:rPr>
          <w:sz w:val="24"/>
          <w:szCs w:val="24"/>
          <w:lang w:val="fr-FR"/>
        </w:rPr>
        <w:t>xxxxxx</w:t>
      </w:r>
    </w:p>
    <w:p w14:paraId="62D7D996" w14:textId="5628DE0F" w:rsidR="00AA3071" w:rsidRPr="00684CA1" w:rsidRDefault="00AA3071" w:rsidP="00AA307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65993">
        <w:rPr>
          <w:b/>
          <w:sz w:val="32"/>
          <w:szCs w:val="32"/>
        </w:rPr>
        <w:t>20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AA3071" w:rsidRPr="00684CA1" w14:paraId="7F68A59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DC33C8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5F55272" w14:textId="4C71FA41" w:rsidR="00AA3071" w:rsidRPr="00684CA1" w:rsidRDefault="0046616D" w:rsidP="00943D13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CCLM</w:t>
            </w:r>
          </w:p>
        </w:tc>
      </w:tr>
      <w:tr w:rsidR="00AA3071" w:rsidRPr="00684CA1" w14:paraId="57D9338E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6CA6A62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0419E8E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06C8CD3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5F6328F5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7A272295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4A66A2CB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N:</w:t>
            </w:r>
          </w:p>
          <w:p w14:paraId="5E80188A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733A5B51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</w:t>
            </w:r>
            <w:r w:rsidRPr="00DA709D">
              <w:rPr>
                <w:b/>
                <w:sz w:val="24"/>
                <w:szCs w:val="24"/>
              </w:rPr>
              <w:t>:</w:t>
            </w:r>
          </w:p>
          <w:p w14:paraId="20CE35ED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21F7968C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32573D58" w14:textId="77777777" w:rsidR="00AA3071" w:rsidRPr="00DA709D" w:rsidRDefault="00AA3071" w:rsidP="00943D13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AA3071" w:rsidRPr="00684CA1" w14:paraId="72B513AB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429BBF94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6C11674E" w14:textId="0CF9C42E" w:rsidR="00AA3071" w:rsidRPr="00684CA1" w:rsidRDefault="00ED289E" w:rsidP="0046616D">
            <w:pPr>
              <w:spacing w:after="0"/>
            </w:pPr>
            <w:r>
              <w:t>TSG</w:t>
            </w:r>
            <w:r w:rsidR="00AA3071">
              <w:t>#1</w:t>
            </w:r>
            <w:r w:rsidR="0046616D">
              <w:t>10</w:t>
            </w:r>
            <w:r w:rsidR="00AA3071">
              <w:t xml:space="preserve"> (</w:t>
            </w:r>
            <w:r w:rsidR="0046616D">
              <w:t>December</w:t>
            </w:r>
            <w:r w:rsidR="00AA3071">
              <w:t xml:space="preserve"> 202</w:t>
            </w:r>
            <w:r w:rsidR="00187D93">
              <w:t>5</w:t>
            </w:r>
            <w:r w:rsidR="00AA3071">
              <w:t>)</w:t>
            </w:r>
          </w:p>
        </w:tc>
      </w:tr>
      <w:tr w:rsidR="00AA3071" w:rsidRPr="00684CA1" w14:paraId="3E3B63A8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27C07C89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765F86" w14:textId="416B57B2" w:rsidR="00AA3071" w:rsidRPr="00684CA1" w:rsidRDefault="0046616D" w:rsidP="00531FAC">
            <w:pPr>
              <w:pStyle w:val="Index1"/>
            </w:pPr>
            <w:r>
              <w:t>Closed Control Loop Management</w:t>
            </w:r>
          </w:p>
        </w:tc>
      </w:tr>
      <w:tr w:rsidR="00AA3071" w:rsidRPr="00171E06" w14:paraId="687F65A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076B04EB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FA85987" w14:textId="7442C50F" w:rsidR="00AA3071" w:rsidRPr="00171E06" w:rsidRDefault="0046616D" w:rsidP="0046616D">
            <w:pPr>
              <w:spacing w:after="0"/>
              <w:rPr>
                <w:lang w:val="en-US" w:eastAsia="zh-CN"/>
              </w:rPr>
            </w:pPr>
            <w:r>
              <w:rPr>
                <w:lang w:val="en-US"/>
              </w:rPr>
              <w:t>TS 28.567</w:t>
            </w:r>
          </w:p>
        </w:tc>
      </w:tr>
      <w:tr w:rsidR="00AA3071" w:rsidRPr="00684CA1" w14:paraId="0FF751BD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7A6CDC03" w14:textId="77777777" w:rsidR="00AA3071" w:rsidRPr="00684CA1" w:rsidRDefault="00AA3071" w:rsidP="00943D13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08CD217" w14:textId="77777777" w:rsidR="005C545B" w:rsidRDefault="005B3911" w:rsidP="005B3911">
            <w:pPr>
              <w:pStyle w:val="Index1"/>
              <w:numPr>
                <w:ilvl w:val="0"/>
                <w:numId w:val="7"/>
              </w:numPr>
            </w:pPr>
            <w:r>
              <w:t>CCL Goals</w:t>
            </w:r>
            <w:r w:rsidR="001F086B">
              <w:t>/Targets Vs ACCL Goals/Targets</w:t>
            </w:r>
          </w:p>
          <w:p w14:paraId="3D415F71" w14:textId="35CCE57E" w:rsidR="001F086B" w:rsidRPr="00531FAC" w:rsidRDefault="001F086B" w:rsidP="005B3911">
            <w:pPr>
              <w:pStyle w:val="Index1"/>
              <w:numPr>
                <w:ilvl w:val="0"/>
                <w:numId w:val="7"/>
              </w:numPr>
            </w:pPr>
          </w:p>
        </w:tc>
      </w:tr>
      <w:tr w:rsidR="00AA3071" w:rsidRPr="00684CA1" w14:paraId="177846DF" w14:textId="77777777" w:rsidTr="00943D13">
        <w:trPr>
          <w:cantSplit/>
          <w:jc w:val="center"/>
        </w:trPr>
        <w:tc>
          <w:tcPr>
            <w:tcW w:w="2023" w:type="pct"/>
            <w:vAlign w:val="center"/>
          </w:tcPr>
          <w:p w14:paraId="1E07716A" w14:textId="7A405D90" w:rsidR="00AA3071" w:rsidRPr="00684CA1" w:rsidRDefault="00AA3071" w:rsidP="009F4A47">
            <w:pPr>
              <w:spacing w:after="0"/>
              <w:rPr>
                <w:b/>
              </w:rPr>
            </w:pPr>
            <w:r w:rsidRPr="00684CA1">
              <w:rPr>
                <w:b/>
              </w:rPr>
              <w:t xml:space="preserve">Consequences if not included in Release </w:t>
            </w:r>
            <w:r w:rsidR="009F4A47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E96BA5D" w14:textId="66200566" w:rsidR="00AA3071" w:rsidRPr="00684CA1" w:rsidRDefault="009F4A47" w:rsidP="005B3911">
            <w:pPr>
              <w:spacing w:after="0"/>
            </w:pPr>
            <w:r>
              <w:t xml:space="preserve">Inadequate CCL standardization for </w:t>
            </w:r>
            <w:r w:rsidR="005B3911">
              <w:t xml:space="preserve">implementations. </w:t>
            </w:r>
          </w:p>
        </w:tc>
      </w:tr>
    </w:tbl>
    <w:p w14:paraId="7C439E9E" w14:textId="77777777" w:rsidR="00AA3071" w:rsidRPr="00684CA1" w:rsidRDefault="00AA3071" w:rsidP="00AA3071">
      <w:pPr>
        <w:tabs>
          <w:tab w:val="left" w:pos="2127"/>
          <w:tab w:val="left" w:pos="5387"/>
        </w:tabs>
        <w:rPr>
          <w:b/>
        </w:rPr>
      </w:pPr>
    </w:p>
    <w:p w14:paraId="492909C9" w14:textId="77777777" w:rsidR="00AA307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6693D8F" w14:textId="2840826D" w:rsidR="00AA3071" w:rsidRPr="00BA31C0" w:rsidRDefault="00AA3071" w:rsidP="00AA3071">
      <w:r w:rsidRPr="00BA31C0">
        <w:t>Exception sheet for Rel-</w:t>
      </w:r>
      <w:r w:rsidR="004C2473">
        <w:t>19</w:t>
      </w:r>
      <w:r w:rsidRPr="00BA31C0">
        <w:t xml:space="preserve"> </w:t>
      </w:r>
      <w:r>
        <w:t xml:space="preserve">work item on </w:t>
      </w:r>
      <w:r w:rsidR="000B4E1D">
        <w:t xml:space="preserve">remaining </w:t>
      </w:r>
      <w:r w:rsidR="00475199">
        <w:t>SA</w:t>
      </w:r>
      <w:r w:rsidR="004C2473">
        <w:t>5</w:t>
      </w:r>
      <w:r w:rsidR="005574A3">
        <w:t xml:space="preserve">1 </w:t>
      </w:r>
      <w:r w:rsidRPr="003461F0">
        <w:t xml:space="preserve">aspects </w:t>
      </w:r>
      <w:r w:rsidR="000B4E1D" w:rsidRPr="003461F0">
        <w:t xml:space="preserve">of </w:t>
      </w:r>
      <w:r w:rsidR="004C2473">
        <w:t>CCLM</w:t>
      </w:r>
      <w:r w:rsidRPr="00BA31C0">
        <w:t>.</w:t>
      </w:r>
    </w:p>
    <w:p w14:paraId="4E6B731C" w14:textId="7B768DDE" w:rsidR="00AA3071" w:rsidRPr="00684CA1" w:rsidRDefault="00AA3071" w:rsidP="00AA307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4A0875">
        <w:rPr>
          <w:b/>
        </w:rPr>
        <w:t>Contentious Issues:</w:t>
      </w:r>
    </w:p>
    <w:p w14:paraId="0B2BE30D" w14:textId="22DEA227" w:rsidR="00AA3071" w:rsidRPr="0040467C" w:rsidRDefault="00AA3071" w:rsidP="00AA3071">
      <w:r>
        <w:rPr>
          <w:lang w:eastAsia="zh-CN"/>
        </w:rPr>
        <w:t>None</w:t>
      </w:r>
      <w:r w:rsidR="00F76CB9">
        <w:rPr>
          <w:lang w:eastAsia="zh-CN"/>
        </w:rPr>
        <w:t xml:space="preserve"> at this stage</w:t>
      </w:r>
      <w:r>
        <w:rPr>
          <w:lang w:eastAsia="zh-CN"/>
        </w:rPr>
        <w:t>.</w:t>
      </w:r>
    </w:p>
    <w:p w14:paraId="0D1535DD" w14:textId="4ABA2986" w:rsidR="00E72B61" w:rsidRPr="00684CA1" w:rsidRDefault="00E72B61" w:rsidP="00AA3071">
      <w:pPr>
        <w:ind w:right="-99"/>
        <w:jc w:val="center"/>
        <w:rPr>
          <w:sz w:val="18"/>
          <w:szCs w:val="18"/>
          <w:lang w:eastAsia="zh-CN"/>
        </w:rPr>
      </w:pP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E9936" w14:textId="77777777" w:rsidR="007B1076" w:rsidRDefault="007B1076">
      <w:r>
        <w:separator/>
      </w:r>
    </w:p>
  </w:endnote>
  <w:endnote w:type="continuationSeparator" w:id="0">
    <w:p w14:paraId="69AACC1C" w14:textId="77777777" w:rsidR="007B1076" w:rsidRDefault="007B1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7A705" w14:textId="77777777" w:rsidR="007B1076" w:rsidRDefault="007B1076">
      <w:r>
        <w:separator/>
      </w:r>
    </w:p>
  </w:footnote>
  <w:footnote w:type="continuationSeparator" w:id="0">
    <w:p w14:paraId="640FF939" w14:textId="77777777" w:rsidR="007B1076" w:rsidRDefault="007B10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E95943"/>
    <w:multiLevelType w:val="hybridMultilevel"/>
    <w:tmpl w:val="DAA6D4E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913167"/>
    <w:multiLevelType w:val="hybridMultilevel"/>
    <w:tmpl w:val="934C6242"/>
    <w:lvl w:ilvl="0" w:tplc="6F30FFA8">
      <w:start w:val="1"/>
      <w:numFmt w:val="decimal"/>
      <w:lvlText w:val="%1."/>
      <w:lvlJc w:val="left"/>
      <w:pPr>
        <w:ind w:left="720" w:hanging="360"/>
      </w:pPr>
      <w:rPr>
        <w:rFonts w:eastAsia="SimSu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A13"/>
    <w:rsid w:val="00006EF7"/>
    <w:rsid w:val="00012B5C"/>
    <w:rsid w:val="00014E80"/>
    <w:rsid w:val="000205C5"/>
    <w:rsid w:val="0003515D"/>
    <w:rsid w:val="00035F10"/>
    <w:rsid w:val="00050C7C"/>
    <w:rsid w:val="00052BF8"/>
    <w:rsid w:val="00057116"/>
    <w:rsid w:val="00057CC0"/>
    <w:rsid w:val="0006236A"/>
    <w:rsid w:val="00062C5B"/>
    <w:rsid w:val="00063FC5"/>
    <w:rsid w:val="00074015"/>
    <w:rsid w:val="00075E16"/>
    <w:rsid w:val="000A4E67"/>
    <w:rsid w:val="000B0A2F"/>
    <w:rsid w:val="000B4E1D"/>
    <w:rsid w:val="000B61FD"/>
    <w:rsid w:val="000D498E"/>
    <w:rsid w:val="000E2836"/>
    <w:rsid w:val="000E55AD"/>
    <w:rsid w:val="000F7795"/>
    <w:rsid w:val="001000A1"/>
    <w:rsid w:val="00116C49"/>
    <w:rsid w:val="001357D9"/>
    <w:rsid w:val="001404AD"/>
    <w:rsid w:val="00142DB3"/>
    <w:rsid w:val="00171E06"/>
    <w:rsid w:val="00187B47"/>
    <w:rsid w:val="00187D93"/>
    <w:rsid w:val="001958AD"/>
    <w:rsid w:val="001C5C86"/>
    <w:rsid w:val="001F086B"/>
    <w:rsid w:val="001F4DCA"/>
    <w:rsid w:val="002000C2"/>
    <w:rsid w:val="002018D8"/>
    <w:rsid w:val="00220888"/>
    <w:rsid w:val="00223AB7"/>
    <w:rsid w:val="00226B98"/>
    <w:rsid w:val="00240F26"/>
    <w:rsid w:val="002509A6"/>
    <w:rsid w:val="0025646D"/>
    <w:rsid w:val="002676EC"/>
    <w:rsid w:val="002778D6"/>
    <w:rsid w:val="00280B83"/>
    <w:rsid w:val="002C5575"/>
    <w:rsid w:val="002C7FC6"/>
    <w:rsid w:val="002E58AD"/>
    <w:rsid w:val="002E5C20"/>
    <w:rsid w:val="002E7A9E"/>
    <w:rsid w:val="003205AD"/>
    <w:rsid w:val="003225E2"/>
    <w:rsid w:val="003273F4"/>
    <w:rsid w:val="00335FB2"/>
    <w:rsid w:val="00344158"/>
    <w:rsid w:val="00353C31"/>
    <w:rsid w:val="003620FE"/>
    <w:rsid w:val="00363594"/>
    <w:rsid w:val="003818AD"/>
    <w:rsid w:val="003A1EB0"/>
    <w:rsid w:val="003C6DA6"/>
    <w:rsid w:val="003F268E"/>
    <w:rsid w:val="003F54E5"/>
    <w:rsid w:val="00411D18"/>
    <w:rsid w:val="0041340C"/>
    <w:rsid w:val="004362E3"/>
    <w:rsid w:val="0043745F"/>
    <w:rsid w:val="0044029F"/>
    <w:rsid w:val="004650E8"/>
    <w:rsid w:val="0046616D"/>
    <w:rsid w:val="0047128E"/>
    <w:rsid w:val="00475199"/>
    <w:rsid w:val="004821F6"/>
    <w:rsid w:val="0048267C"/>
    <w:rsid w:val="00482B45"/>
    <w:rsid w:val="004876B9"/>
    <w:rsid w:val="00487C7C"/>
    <w:rsid w:val="00493A79"/>
    <w:rsid w:val="004A0875"/>
    <w:rsid w:val="004A2A10"/>
    <w:rsid w:val="004A6A60"/>
    <w:rsid w:val="004A6D1A"/>
    <w:rsid w:val="004B71D8"/>
    <w:rsid w:val="004C2473"/>
    <w:rsid w:val="004C2FC5"/>
    <w:rsid w:val="004E3133"/>
    <w:rsid w:val="004F20F2"/>
    <w:rsid w:val="00520A9C"/>
    <w:rsid w:val="00531FAC"/>
    <w:rsid w:val="005340C8"/>
    <w:rsid w:val="00541F05"/>
    <w:rsid w:val="005573BB"/>
    <w:rsid w:val="005574A3"/>
    <w:rsid w:val="00557B2E"/>
    <w:rsid w:val="00561267"/>
    <w:rsid w:val="00565834"/>
    <w:rsid w:val="005878A0"/>
    <w:rsid w:val="00590087"/>
    <w:rsid w:val="00595B52"/>
    <w:rsid w:val="00597F26"/>
    <w:rsid w:val="005A1BEB"/>
    <w:rsid w:val="005A4F63"/>
    <w:rsid w:val="005B230F"/>
    <w:rsid w:val="005B3911"/>
    <w:rsid w:val="005C1802"/>
    <w:rsid w:val="005C342A"/>
    <w:rsid w:val="005C4F58"/>
    <w:rsid w:val="005C545B"/>
    <w:rsid w:val="005D3FEC"/>
    <w:rsid w:val="005D44BE"/>
    <w:rsid w:val="005E0EE0"/>
    <w:rsid w:val="005E2F6F"/>
    <w:rsid w:val="00611EC4"/>
    <w:rsid w:val="00620B3F"/>
    <w:rsid w:val="006418C6"/>
    <w:rsid w:val="00663FF2"/>
    <w:rsid w:val="00671BBB"/>
    <w:rsid w:val="00682237"/>
    <w:rsid w:val="00684CA1"/>
    <w:rsid w:val="00685570"/>
    <w:rsid w:val="006E410E"/>
    <w:rsid w:val="006E6480"/>
    <w:rsid w:val="00700C31"/>
    <w:rsid w:val="007061FA"/>
    <w:rsid w:val="00716FE1"/>
    <w:rsid w:val="00724C5A"/>
    <w:rsid w:val="0075141A"/>
    <w:rsid w:val="0075252A"/>
    <w:rsid w:val="00764B84"/>
    <w:rsid w:val="0078034D"/>
    <w:rsid w:val="00780D7B"/>
    <w:rsid w:val="00790BCC"/>
    <w:rsid w:val="007955CD"/>
    <w:rsid w:val="007974F5"/>
    <w:rsid w:val="007B0F49"/>
    <w:rsid w:val="007B1076"/>
    <w:rsid w:val="007C7E14"/>
    <w:rsid w:val="007D5D86"/>
    <w:rsid w:val="007F1C97"/>
    <w:rsid w:val="007F7421"/>
    <w:rsid w:val="00813F96"/>
    <w:rsid w:val="00833504"/>
    <w:rsid w:val="008440C2"/>
    <w:rsid w:val="0086224C"/>
    <w:rsid w:val="0088222A"/>
    <w:rsid w:val="00892C83"/>
    <w:rsid w:val="00894B92"/>
    <w:rsid w:val="008A76FD"/>
    <w:rsid w:val="008B17D6"/>
    <w:rsid w:val="008C537F"/>
    <w:rsid w:val="008D49BC"/>
    <w:rsid w:val="008D658B"/>
    <w:rsid w:val="00917F62"/>
    <w:rsid w:val="00920F74"/>
    <w:rsid w:val="00926D0E"/>
    <w:rsid w:val="0093623F"/>
    <w:rsid w:val="009437A2"/>
    <w:rsid w:val="00943A9E"/>
    <w:rsid w:val="00945471"/>
    <w:rsid w:val="009571FE"/>
    <w:rsid w:val="00985B73"/>
    <w:rsid w:val="009A3BC4"/>
    <w:rsid w:val="009F4A47"/>
    <w:rsid w:val="00A07A42"/>
    <w:rsid w:val="00A10539"/>
    <w:rsid w:val="00A13F73"/>
    <w:rsid w:val="00A3082C"/>
    <w:rsid w:val="00A36378"/>
    <w:rsid w:val="00A70E1E"/>
    <w:rsid w:val="00A94094"/>
    <w:rsid w:val="00AA133C"/>
    <w:rsid w:val="00AA3071"/>
    <w:rsid w:val="00B01458"/>
    <w:rsid w:val="00B03C01"/>
    <w:rsid w:val="00B066D2"/>
    <w:rsid w:val="00B078D6"/>
    <w:rsid w:val="00B3015C"/>
    <w:rsid w:val="00B469CD"/>
    <w:rsid w:val="00B47DAF"/>
    <w:rsid w:val="00B71DD1"/>
    <w:rsid w:val="00BA4095"/>
    <w:rsid w:val="00BA6610"/>
    <w:rsid w:val="00BC642A"/>
    <w:rsid w:val="00BF2DBC"/>
    <w:rsid w:val="00BF3BEC"/>
    <w:rsid w:val="00C301CC"/>
    <w:rsid w:val="00C37E15"/>
    <w:rsid w:val="00C43D1E"/>
    <w:rsid w:val="00C51766"/>
    <w:rsid w:val="00C57C50"/>
    <w:rsid w:val="00C65993"/>
    <w:rsid w:val="00C6738E"/>
    <w:rsid w:val="00C715CA"/>
    <w:rsid w:val="00C83490"/>
    <w:rsid w:val="00C94020"/>
    <w:rsid w:val="00CB669B"/>
    <w:rsid w:val="00CD3818"/>
    <w:rsid w:val="00CD6237"/>
    <w:rsid w:val="00CE1F4D"/>
    <w:rsid w:val="00D21670"/>
    <w:rsid w:val="00D40CFC"/>
    <w:rsid w:val="00D41FF2"/>
    <w:rsid w:val="00D520D0"/>
    <w:rsid w:val="00D77416"/>
    <w:rsid w:val="00D92316"/>
    <w:rsid w:val="00D9295E"/>
    <w:rsid w:val="00D957E1"/>
    <w:rsid w:val="00DA709D"/>
    <w:rsid w:val="00DA74F3"/>
    <w:rsid w:val="00DF1C57"/>
    <w:rsid w:val="00E00C03"/>
    <w:rsid w:val="00E033E0"/>
    <w:rsid w:val="00E13CB2"/>
    <w:rsid w:val="00E7034B"/>
    <w:rsid w:val="00E72B61"/>
    <w:rsid w:val="00E90B85"/>
    <w:rsid w:val="00EC7EB2"/>
    <w:rsid w:val="00ED289E"/>
    <w:rsid w:val="00F05EE6"/>
    <w:rsid w:val="00F24129"/>
    <w:rsid w:val="00F323FA"/>
    <w:rsid w:val="00F40B2F"/>
    <w:rsid w:val="00F4338D"/>
    <w:rsid w:val="00F440D3"/>
    <w:rsid w:val="00F558BA"/>
    <w:rsid w:val="00F76CB9"/>
    <w:rsid w:val="00F921F1"/>
    <w:rsid w:val="00FC0804"/>
    <w:rsid w:val="00FC3B6D"/>
    <w:rsid w:val="00FD3A4E"/>
    <w:rsid w:val="00FE010E"/>
    <w:rsid w:val="00FE528F"/>
    <w:rsid w:val="00F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7F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DeepanshuG-161</cp:lastModifiedBy>
  <cp:revision>14</cp:revision>
  <cp:lastPrinted>2009-10-12T14:10:00Z</cp:lastPrinted>
  <dcterms:created xsi:type="dcterms:W3CDTF">2025-08-11T05:45:00Z</dcterms:created>
  <dcterms:modified xsi:type="dcterms:W3CDTF">2025-08-15T07:42:00Z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